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9315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Eleanor de COBHAM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d.1404-5)</w:t>
      </w:r>
    </w:p>
    <w:p w14:paraId="206F38FD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</w:p>
    <w:p w14:paraId="65EA09C4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</w:p>
    <w:p w14:paraId="5E858575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Reynold Cobham.     (C.F.R. 1399-1405 p.266)</w:t>
      </w:r>
    </w:p>
    <w:p w14:paraId="435DD0DD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</w:p>
    <w:p w14:paraId="012295B1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</w:p>
    <w:p w14:paraId="26D54DE4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Jan.1405</w:t>
      </w:r>
      <w:r>
        <w:rPr>
          <w:rFonts w:ascii="Times New Roman" w:hAnsi="Times New Roman" w:cs="Times New Roman"/>
          <w:sz w:val="24"/>
          <w:szCs w:val="24"/>
        </w:rPr>
        <w:tab/>
        <w:t>She had died by this date.   (ibid.)</w:t>
      </w:r>
    </w:p>
    <w:p w14:paraId="6019EC35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</w:p>
    <w:p w14:paraId="5D87A46D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</w:p>
    <w:p w14:paraId="37BBD2CC" w14:textId="77777777" w:rsidR="00D14F58" w:rsidRDefault="00D14F58" w:rsidP="00D1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2021</w:t>
      </w:r>
    </w:p>
    <w:p w14:paraId="7C1B0B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9A33B" w14:textId="77777777" w:rsidR="00D14F58" w:rsidRDefault="00D14F58" w:rsidP="009139A6">
      <w:r>
        <w:separator/>
      </w:r>
    </w:p>
  </w:endnote>
  <w:endnote w:type="continuationSeparator" w:id="0">
    <w:p w14:paraId="1874DB80" w14:textId="77777777" w:rsidR="00D14F58" w:rsidRDefault="00D14F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DD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26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05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0DEF" w14:textId="77777777" w:rsidR="00D14F58" w:rsidRDefault="00D14F58" w:rsidP="009139A6">
      <w:r>
        <w:separator/>
      </w:r>
    </w:p>
  </w:footnote>
  <w:footnote w:type="continuationSeparator" w:id="0">
    <w:p w14:paraId="6F21D380" w14:textId="77777777" w:rsidR="00D14F58" w:rsidRDefault="00D14F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ACE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82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EA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F5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4F5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A66F1"/>
  <w15:chartTrackingRefBased/>
  <w15:docId w15:val="{FA292950-D668-4460-94B2-718031A0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F5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2021-06-21T11:54:00Z</dcterms:created>
  <dcterms:modified xsi:type="dcterms:W3CDTF">2021-06-21T11:54:00Z</dcterms:modified>
</cp:coreProperties>
</file>